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B9EEB" w14:textId="28343FB9" w:rsidR="00A729EC" w:rsidRPr="00DE1DE7" w:rsidRDefault="00A729EC" w:rsidP="006F1738">
      <w:pPr>
        <w:pStyle w:val="Stikktittel"/>
      </w:pPr>
    </w:p>
    <w:p w14:paraId="138E3D1F" w14:textId="22C0A384" w:rsidR="00473F7B" w:rsidRPr="00DE1DE7" w:rsidRDefault="31FB5C69" w:rsidP="00562B46">
      <w:pPr>
        <w:pStyle w:val="Overskrift1"/>
      </w:pPr>
      <w:r>
        <w:t xml:space="preserve">Vedlegg </w:t>
      </w:r>
      <w:r w:rsidR="006A181E">
        <w:t>B</w:t>
      </w:r>
      <w:r w:rsidR="726F75C0">
        <w:t xml:space="preserve"> </w:t>
      </w:r>
      <w:r w:rsidR="00C93ADD">
        <w:t>- Forpliktelseserklæring</w:t>
      </w:r>
    </w:p>
    <w:p w14:paraId="27D07A9C" w14:textId="534DB593" w:rsidR="006C0E8A" w:rsidRDefault="006C0E8A" w:rsidP="32E90BE8">
      <w:pPr>
        <w:rPr>
          <w:color w:val="auto"/>
        </w:rPr>
      </w:pPr>
      <w:r>
        <w:t xml:space="preserve">Forpliktelseserklæring vedrørende anskaffelse av </w:t>
      </w:r>
      <w:r w:rsidR="67ABA29A" w:rsidRPr="32E90BE8">
        <w:rPr>
          <w:color w:val="auto"/>
        </w:rPr>
        <w:t xml:space="preserve">avtale for </w:t>
      </w:r>
      <w:r w:rsidR="008B169D" w:rsidRPr="008B169D">
        <w:t xml:space="preserve">Skogmo </w:t>
      </w:r>
      <w:proofErr w:type="spellStart"/>
      <w:r w:rsidR="008B169D" w:rsidRPr="008B169D">
        <w:t>Vgs</w:t>
      </w:r>
      <w:proofErr w:type="spellEnd"/>
      <w:r w:rsidR="008B169D" w:rsidRPr="008B169D">
        <w:t xml:space="preserve"> – Talevarslingsanlegg (PLIVO)</w:t>
      </w:r>
    </w:p>
    <w:p w14:paraId="09BE58E6" w14:textId="77777777" w:rsidR="00562B46" w:rsidRPr="002D3E34" w:rsidRDefault="00562B46" w:rsidP="006C0E8A">
      <w:pPr>
        <w:rPr>
          <w:color w:val="auto"/>
        </w:rPr>
      </w:pPr>
    </w:p>
    <w:tbl>
      <w:tblPr>
        <w:tblStyle w:val="Tabellrutenett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F126E6" w14:paraId="2055B205" w14:textId="77777777" w:rsidTr="00862E07">
        <w:tc>
          <w:tcPr>
            <w:tcW w:w="9060" w:type="dxa"/>
            <w:gridSpan w:val="2"/>
            <w:shd w:val="clear" w:color="auto" w:fill="F2F2F2" w:themeFill="background1" w:themeFillShade="F2"/>
          </w:tcPr>
          <w:p w14:paraId="4E1F42E2" w14:textId="77777777" w:rsidR="00F126E6" w:rsidRPr="00A7498B" w:rsidRDefault="00F126E6" w:rsidP="00862E07">
            <w:pPr>
              <w:spacing w:after="120"/>
              <w:rPr>
                <w:b/>
                <w:bCs/>
              </w:rPr>
            </w:pPr>
            <w:r w:rsidRPr="00A7498B">
              <w:rPr>
                <w:b/>
                <w:bCs/>
                <w:sz w:val="22"/>
                <w:szCs w:val="22"/>
              </w:rPr>
              <w:t>Opplysninger om foretaket som gir tilbud (</w:t>
            </w:r>
            <w:r>
              <w:rPr>
                <w:b/>
                <w:bCs/>
                <w:sz w:val="22"/>
                <w:szCs w:val="22"/>
              </w:rPr>
              <w:t>L</w:t>
            </w:r>
            <w:r w:rsidRPr="00A7498B">
              <w:rPr>
                <w:b/>
                <w:bCs/>
                <w:sz w:val="22"/>
                <w:szCs w:val="22"/>
              </w:rPr>
              <w:t>everandøren)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F126E6" w14:paraId="63CD4D82" w14:textId="77777777" w:rsidTr="00862E07">
        <w:tc>
          <w:tcPr>
            <w:tcW w:w="3539" w:type="dxa"/>
          </w:tcPr>
          <w:p w14:paraId="129B1C19" w14:textId="77777777" w:rsidR="00F126E6" w:rsidRPr="00750D5A" w:rsidRDefault="00F126E6" w:rsidP="00862E07">
            <w:pPr>
              <w:spacing w:after="120"/>
            </w:pPr>
            <w:r w:rsidRPr="00750D5A">
              <w:t>Navnet på virksomheten</w:t>
            </w:r>
          </w:p>
        </w:tc>
        <w:tc>
          <w:tcPr>
            <w:tcW w:w="5521" w:type="dxa"/>
          </w:tcPr>
          <w:p w14:paraId="639199FC" w14:textId="77777777" w:rsidR="00F126E6" w:rsidRPr="00750D5A" w:rsidRDefault="00F126E6" w:rsidP="00862E07">
            <w:pPr>
              <w:spacing w:after="120"/>
            </w:pPr>
          </w:p>
        </w:tc>
      </w:tr>
      <w:tr w:rsidR="00F126E6" w14:paraId="6E0EF8EF" w14:textId="77777777" w:rsidTr="00862E07">
        <w:tc>
          <w:tcPr>
            <w:tcW w:w="3539" w:type="dxa"/>
          </w:tcPr>
          <w:p w14:paraId="562362D2" w14:textId="77777777" w:rsidR="00F126E6" w:rsidRPr="00750D5A" w:rsidRDefault="00F126E6" w:rsidP="00862E07">
            <w:pPr>
              <w:spacing w:after="120"/>
            </w:pPr>
            <w:r w:rsidRPr="00750D5A">
              <w:t>Organisasjonsnummer</w:t>
            </w:r>
          </w:p>
        </w:tc>
        <w:tc>
          <w:tcPr>
            <w:tcW w:w="5521" w:type="dxa"/>
          </w:tcPr>
          <w:p w14:paraId="2692F007" w14:textId="77777777" w:rsidR="00F126E6" w:rsidRPr="00750D5A" w:rsidRDefault="00F126E6" w:rsidP="00862E07">
            <w:pPr>
              <w:spacing w:after="120"/>
            </w:pPr>
          </w:p>
        </w:tc>
      </w:tr>
      <w:tr w:rsidR="00F126E6" w14:paraId="4096FBB3" w14:textId="77777777" w:rsidTr="00862E07">
        <w:tc>
          <w:tcPr>
            <w:tcW w:w="3539" w:type="dxa"/>
          </w:tcPr>
          <w:p w14:paraId="4F70D219" w14:textId="77777777" w:rsidR="00F126E6" w:rsidRPr="00750D5A" w:rsidRDefault="00F126E6" w:rsidP="00862E07">
            <w:pPr>
              <w:spacing w:after="120"/>
            </w:pPr>
            <w:r w:rsidRPr="00750D5A">
              <w:t>Postadresse</w:t>
            </w:r>
          </w:p>
        </w:tc>
        <w:tc>
          <w:tcPr>
            <w:tcW w:w="5521" w:type="dxa"/>
          </w:tcPr>
          <w:p w14:paraId="3638EADD" w14:textId="77777777" w:rsidR="00F126E6" w:rsidRPr="00750D5A" w:rsidRDefault="00F126E6" w:rsidP="00862E07">
            <w:pPr>
              <w:spacing w:after="120"/>
            </w:pPr>
          </w:p>
        </w:tc>
      </w:tr>
      <w:tr w:rsidR="00F126E6" w14:paraId="7A2BB2A1" w14:textId="77777777" w:rsidTr="00862E07">
        <w:tc>
          <w:tcPr>
            <w:tcW w:w="3539" w:type="dxa"/>
          </w:tcPr>
          <w:p w14:paraId="7B42CC94" w14:textId="77777777" w:rsidR="00F126E6" w:rsidRPr="00750D5A" w:rsidRDefault="00F126E6" w:rsidP="00862E07">
            <w:pPr>
              <w:spacing w:after="120"/>
            </w:pPr>
            <w:r w:rsidRPr="00750D5A">
              <w:t>Postnummer</w:t>
            </w:r>
          </w:p>
        </w:tc>
        <w:tc>
          <w:tcPr>
            <w:tcW w:w="5521" w:type="dxa"/>
          </w:tcPr>
          <w:p w14:paraId="4CAF3FB4" w14:textId="77777777" w:rsidR="00F126E6" w:rsidRPr="00750D5A" w:rsidRDefault="00F126E6" w:rsidP="00862E07">
            <w:pPr>
              <w:spacing w:after="120"/>
            </w:pPr>
          </w:p>
        </w:tc>
      </w:tr>
      <w:tr w:rsidR="00F126E6" w14:paraId="37BD98D6" w14:textId="77777777" w:rsidTr="00862E07">
        <w:tc>
          <w:tcPr>
            <w:tcW w:w="3539" w:type="dxa"/>
          </w:tcPr>
          <w:p w14:paraId="7970CD4F" w14:textId="77777777" w:rsidR="00F126E6" w:rsidRPr="00750D5A" w:rsidRDefault="00F126E6" w:rsidP="00862E07">
            <w:pPr>
              <w:spacing w:after="120"/>
            </w:pPr>
            <w:r w:rsidRPr="00750D5A">
              <w:t>Sted</w:t>
            </w:r>
          </w:p>
        </w:tc>
        <w:tc>
          <w:tcPr>
            <w:tcW w:w="5521" w:type="dxa"/>
          </w:tcPr>
          <w:p w14:paraId="77815598" w14:textId="77777777" w:rsidR="00F126E6" w:rsidRPr="00750D5A" w:rsidRDefault="00F126E6" w:rsidP="00862E07">
            <w:pPr>
              <w:spacing w:after="120"/>
            </w:pPr>
          </w:p>
        </w:tc>
      </w:tr>
      <w:tr w:rsidR="00F126E6" w14:paraId="39BF2593" w14:textId="77777777" w:rsidTr="00862E07">
        <w:tc>
          <w:tcPr>
            <w:tcW w:w="3539" w:type="dxa"/>
          </w:tcPr>
          <w:p w14:paraId="7F9D23E1" w14:textId="77777777" w:rsidR="00F126E6" w:rsidRPr="00750D5A" w:rsidRDefault="00F126E6" w:rsidP="00862E07">
            <w:pPr>
              <w:spacing w:after="120"/>
            </w:pPr>
            <w:r w:rsidRPr="00750D5A">
              <w:t>Land</w:t>
            </w:r>
          </w:p>
        </w:tc>
        <w:tc>
          <w:tcPr>
            <w:tcW w:w="5521" w:type="dxa"/>
          </w:tcPr>
          <w:p w14:paraId="4A765C48" w14:textId="77777777" w:rsidR="00F126E6" w:rsidRPr="00750D5A" w:rsidRDefault="00F126E6" w:rsidP="00862E07">
            <w:pPr>
              <w:spacing w:after="120"/>
            </w:pPr>
          </w:p>
        </w:tc>
      </w:tr>
    </w:tbl>
    <w:p w14:paraId="00D873D4" w14:textId="2106F7C3" w:rsidR="006C0E8A" w:rsidRDefault="006C0E8A" w:rsidP="006C0E8A"/>
    <w:p w14:paraId="4F994B9D" w14:textId="77777777" w:rsidR="00562B46" w:rsidRDefault="00562B46" w:rsidP="006C0E8A"/>
    <w:tbl>
      <w:tblPr>
        <w:tblStyle w:val="Tabellrutenett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F735AD" w14:paraId="5DAAFF56" w14:textId="77777777" w:rsidTr="00862E07">
        <w:tc>
          <w:tcPr>
            <w:tcW w:w="9060" w:type="dxa"/>
            <w:gridSpan w:val="2"/>
            <w:shd w:val="clear" w:color="auto" w:fill="F2F2F2" w:themeFill="background1" w:themeFillShade="F2"/>
          </w:tcPr>
          <w:p w14:paraId="326166A1" w14:textId="77777777" w:rsidR="00F735AD" w:rsidRPr="00A7498B" w:rsidRDefault="00F735AD" w:rsidP="00862E07">
            <w:pPr>
              <w:spacing w:after="120"/>
            </w:pPr>
            <w:r w:rsidRPr="00A7498B">
              <w:rPr>
                <w:b/>
                <w:bCs/>
                <w:sz w:val="22"/>
                <w:szCs w:val="22"/>
              </w:rPr>
              <w:t>Opplysninger om foretaket som gir støtte (</w:t>
            </w:r>
            <w:r>
              <w:rPr>
                <w:b/>
                <w:bCs/>
                <w:sz w:val="22"/>
                <w:szCs w:val="22"/>
              </w:rPr>
              <w:t>L</w:t>
            </w:r>
            <w:r w:rsidRPr="00A7498B">
              <w:rPr>
                <w:b/>
                <w:bCs/>
                <w:sz w:val="22"/>
                <w:szCs w:val="22"/>
              </w:rPr>
              <w:t>everandørens samarbeidspartner)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F735AD" w14:paraId="0A7C6CEA" w14:textId="77777777" w:rsidTr="00862E07">
        <w:tc>
          <w:tcPr>
            <w:tcW w:w="3539" w:type="dxa"/>
          </w:tcPr>
          <w:p w14:paraId="04125FB6" w14:textId="77777777" w:rsidR="00F735AD" w:rsidRPr="00837B17" w:rsidRDefault="00F735AD" w:rsidP="00862E07">
            <w:pPr>
              <w:spacing w:after="120"/>
              <w:rPr>
                <w:i/>
                <w:sz w:val="16"/>
                <w:szCs w:val="16"/>
              </w:rPr>
            </w:pPr>
            <w:r>
              <w:t>Navnet</w:t>
            </w:r>
            <w:r w:rsidRPr="00837B17">
              <w:t xml:space="preserve"> på </w:t>
            </w:r>
            <w:r>
              <w:t>virksomheten</w:t>
            </w:r>
          </w:p>
        </w:tc>
        <w:tc>
          <w:tcPr>
            <w:tcW w:w="5521" w:type="dxa"/>
          </w:tcPr>
          <w:p w14:paraId="4FEE77F2" w14:textId="77777777" w:rsidR="00F735AD" w:rsidRPr="00837B17" w:rsidRDefault="00F735AD" w:rsidP="00862E07">
            <w:pPr>
              <w:spacing w:after="120"/>
            </w:pPr>
          </w:p>
        </w:tc>
      </w:tr>
      <w:tr w:rsidR="00F735AD" w14:paraId="5A3505EA" w14:textId="77777777" w:rsidTr="00862E07">
        <w:tc>
          <w:tcPr>
            <w:tcW w:w="3539" w:type="dxa"/>
          </w:tcPr>
          <w:p w14:paraId="626AF2FF" w14:textId="77777777" w:rsidR="00F735AD" w:rsidRPr="00837B17" w:rsidRDefault="00F735AD" w:rsidP="00862E07">
            <w:pPr>
              <w:spacing w:after="120"/>
            </w:pPr>
            <w:r w:rsidRPr="00837B17">
              <w:t>Organisasjonsnummer</w:t>
            </w:r>
          </w:p>
        </w:tc>
        <w:tc>
          <w:tcPr>
            <w:tcW w:w="5521" w:type="dxa"/>
          </w:tcPr>
          <w:p w14:paraId="3BF8FDFF" w14:textId="77777777" w:rsidR="00F735AD" w:rsidRPr="00837B17" w:rsidRDefault="00F735AD" w:rsidP="00862E07">
            <w:pPr>
              <w:spacing w:after="120"/>
            </w:pPr>
          </w:p>
        </w:tc>
      </w:tr>
      <w:tr w:rsidR="00F735AD" w14:paraId="77276CA4" w14:textId="77777777" w:rsidTr="00862E07">
        <w:tc>
          <w:tcPr>
            <w:tcW w:w="3539" w:type="dxa"/>
          </w:tcPr>
          <w:p w14:paraId="3F30B986" w14:textId="77777777" w:rsidR="00F735AD" w:rsidRPr="00837B17" w:rsidRDefault="00F735AD" w:rsidP="00862E07">
            <w:pPr>
              <w:spacing w:after="120"/>
            </w:pPr>
            <w:r w:rsidRPr="00837B17">
              <w:t>Postadresse</w:t>
            </w:r>
          </w:p>
        </w:tc>
        <w:tc>
          <w:tcPr>
            <w:tcW w:w="5521" w:type="dxa"/>
          </w:tcPr>
          <w:p w14:paraId="4B4A2983" w14:textId="77777777" w:rsidR="00F735AD" w:rsidRPr="00837B17" w:rsidRDefault="00F735AD" w:rsidP="00862E07">
            <w:pPr>
              <w:spacing w:after="120"/>
            </w:pPr>
          </w:p>
        </w:tc>
      </w:tr>
      <w:tr w:rsidR="00F735AD" w14:paraId="298BFEAC" w14:textId="77777777" w:rsidTr="00862E07">
        <w:tc>
          <w:tcPr>
            <w:tcW w:w="3539" w:type="dxa"/>
          </w:tcPr>
          <w:p w14:paraId="3E7FB88E" w14:textId="77777777" w:rsidR="00F735AD" w:rsidRPr="00837B17" w:rsidRDefault="00F735AD" w:rsidP="00862E07">
            <w:pPr>
              <w:spacing w:after="120"/>
            </w:pPr>
            <w:r w:rsidRPr="00837B17">
              <w:t>Postnummer</w:t>
            </w:r>
          </w:p>
        </w:tc>
        <w:tc>
          <w:tcPr>
            <w:tcW w:w="5521" w:type="dxa"/>
          </w:tcPr>
          <w:p w14:paraId="44D7E57E" w14:textId="77777777" w:rsidR="00F735AD" w:rsidRPr="00837B17" w:rsidRDefault="00F735AD" w:rsidP="00862E07">
            <w:pPr>
              <w:spacing w:after="120"/>
            </w:pPr>
          </w:p>
        </w:tc>
      </w:tr>
      <w:tr w:rsidR="00F735AD" w14:paraId="730203AE" w14:textId="77777777" w:rsidTr="00862E07">
        <w:tc>
          <w:tcPr>
            <w:tcW w:w="3539" w:type="dxa"/>
          </w:tcPr>
          <w:p w14:paraId="7AB5D589" w14:textId="77777777" w:rsidR="00F735AD" w:rsidRPr="00837B17" w:rsidRDefault="00F735AD" w:rsidP="00862E07">
            <w:pPr>
              <w:spacing w:after="120"/>
            </w:pPr>
            <w:r w:rsidRPr="00837B17">
              <w:t>Sted</w:t>
            </w:r>
          </w:p>
        </w:tc>
        <w:tc>
          <w:tcPr>
            <w:tcW w:w="5521" w:type="dxa"/>
          </w:tcPr>
          <w:p w14:paraId="2CCDECCB" w14:textId="77777777" w:rsidR="00F735AD" w:rsidRPr="00837B17" w:rsidRDefault="00F735AD" w:rsidP="00862E07">
            <w:pPr>
              <w:spacing w:after="120"/>
            </w:pPr>
          </w:p>
        </w:tc>
      </w:tr>
      <w:tr w:rsidR="00F735AD" w14:paraId="5974F8F3" w14:textId="77777777" w:rsidTr="00862E07">
        <w:tc>
          <w:tcPr>
            <w:tcW w:w="3539" w:type="dxa"/>
          </w:tcPr>
          <w:p w14:paraId="2F54258B" w14:textId="77777777" w:rsidR="00F735AD" w:rsidRPr="00837B17" w:rsidRDefault="00F735AD" w:rsidP="00862E07">
            <w:pPr>
              <w:spacing w:after="120"/>
            </w:pPr>
            <w:r>
              <w:t>Land</w:t>
            </w:r>
          </w:p>
        </w:tc>
        <w:tc>
          <w:tcPr>
            <w:tcW w:w="5521" w:type="dxa"/>
          </w:tcPr>
          <w:p w14:paraId="4A311EBC" w14:textId="77777777" w:rsidR="00F735AD" w:rsidRPr="00837B17" w:rsidRDefault="00F735AD" w:rsidP="00862E07">
            <w:pPr>
              <w:spacing w:after="120"/>
            </w:pPr>
          </w:p>
        </w:tc>
      </w:tr>
    </w:tbl>
    <w:p w14:paraId="0A31C50E" w14:textId="77777777" w:rsidR="00F735AD" w:rsidRDefault="00F735AD" w:rsidP="006C0E8A"/>
    <w:tbl>
      <w:tblPr>
        <w:tblStyle w:val="Tabellrutenett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562B46" w14:paraId="1316C0D3" w14:textId="77777777" w:rsidTr="00862E07">
        <w:trPr>
          <w:cantSplit/>
        </w:trPr>
        <w:tc>
          <w:tcPr>
            <w:tcW w:w="9060" w:type="dxa"/>
            <w:shd w:val="clear" w:color="auto" w:fill="F2F2F2" w:themeFill="background1" w:themeFillShade="F2"/>
          </w:tcPr>
          <w:p w14:paraId="2F4F5FB0" w14:textId="77777777" w:rsidR="00562B46" w:rsidRPr="00A7498B" w:rsidRDefault="00562B46" w:rsidP="00862E07">
            <w:r w:rsidRPr="00A7498B">
              <w:rPr>
                <w:b/>
                <w:bCs/>
                <w:sz w:val="22"/>
                <w:szCs w:val="22"/>
              </w:rPr>
              <w:lastRenderedPageBreak/>
              <w:t>Forpliktelseserklæringen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7498B">
              <w:rPr>
                <w:b/>
                <w:bCs/>
                <w:sz w:val="22"/>
                <w:szCs w:val="22"/>
              </w:rPr>
              <w:t>gjelder:</w:t>
            </w:r>
            <w:r w:rsidRPr="00A7498B">
              <w:rPr>
                <w:b/>
                <w:bCs/>
                <w:sz w:val="22"/>
                <w:szCs w:val="22"/>
              </w:rPr>
              <w:br/>
            </w:r>
            <w:r w:rsidRPr="00A7498B">
              <w:rPr>
                <w:i/>
                <w:iCs/>
              </w:rPr>
              <w:t>(Kryss av for gjeldende alternativ(er))</w:t>
            </w:r>
          </w:p>
        </w:tc>
      </w:tr>
      <w:tr w:rsidR="00562B46" w14:paraId="237D003A" w14:textId="77777777" w:rsidTr="00862E07">
        <w:trPr>
          <w:cantSplit/>
        </w:trPr>
        <w:tc>
          <w:tcPr>
            <w:tcW w:w="9060" w:type="dxa"/>
          </w:tcPr>
          <w:p w14:paraId="6AF028FB" w14:textId="77777777" w:rsidR="00562B46" w:rsidRDefault="00C34D15" w:rsidP="00862E07">
            <w:pPr>
              <w:spacing w:after="120"/>
            </w:pPr>
            <w:sdt>
              <w:sdtPr>
                <w:id w:val="1325392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B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2B46">
              <w:t xml:space="preserve"> S</w:t>
            </w:r>
            <w:r w:rsidR="00562B46" w:rsidRPr="00E55429">
              <w:t xml:space="preserve">tøtte for oppfyllelse av </w:t>
            </w:r>
            <w:r w:rsidR="00562B46">
              <w:t>konkurransens kvalifikasjonskrav, herunder:</w:t>
            </w:r>
          </w:p>
          <w:p w14:paraId="1A610638" w14:textId="4DD1B16A" w:rsidR="00562B46" w:rsidRPr="006A181E" w:rsidRDefault="00C34D15" w:rsidP="00862E07">
            <w:pPr>
              <w:spacing w:after="120"/>
              <w:ind w:left="708"/>
            </w:pPr>
            <w:sdt>
              <w:sdtPr>
                <w:id w:val="-1618134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B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2B46">
              <w:t xml:space="preserve"> S</w:t>
            </w:r>
            <w:r w:rsidR="00562B46" w:rsidRPr="00E55429">
              <w:t xml:space="preserve">tøtte for oppfyllelse av </w:t>
            </w:r>
            <w:r w:rsidR="00562B46" w:rsidRPr="006A181E">
              <w:rPr>
                <w:i/>
                <w:iCs/>
              </w:rPr>
              <w:t>«</w:t>
            </w:r>
            <w:r w:rsidR="000C108E" w:rsidRPr="006A181E">
              <w:rPr>
                <w:i/>
                <w:iCs/>
              </w:rPr>
              <w:t xml:space="preserve">8.2.4 </w:t>
            </w:r>
            <w:r w:rsidR="00562B46" w:rsidRPr="006A181E">
              <w:rPr>
                <w:i/>
                <w:iCs/>
              </w:rPr>
              <w:t xml:space="preserve">Krav til økonomisk og finansiell </w:t>
            </w:r>
            <w:r w:rsidR="000C108E" w:rsidRPr="006A181E">
              <w:rPr>
                <w:i/>
                <w:iCs/>
              </w:rPr>
              <w:t>stilling</w:t>
            </w:r>
            <w:r w:rsidR="00562B46" w:rsidRPr="006A181E">
              <w:rPr>
                <w:i/>
                <w:iCs/>
              </w:rPr>
              <w:t xml:space="preserve">» </w:t>
            </w:r>
          </w:p>
          <w:p w14:paraId="17384E84" w14:textId="55916E44" w:rsidR="00562B46" w:rsidRPr="006A181E" w:rsidRDefault="00C34D15" w:rsidP="00862E07">
            <w:pPr>
              <w:spacing w:after="240"/>
              <w:ind w:left="708"/>
            </w:pPr>
            <w:sdt>
              <w:sdtPr>
                <w:id w:val="-155977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B46" w:rsidRPr="006A18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2B46" w:rsidRPr="006A181E">
              <w:t xml:space="preserve"> Støtte for oppfyllelse av </w:t>
            </w:r>
            <w:r w:rsidR="00562B46" w:rsidRPr="006A181E">
              <w:rPr>
                <w:i/>
                <w:iCs/>
              </w:rPr>
              <w:t>«</w:t>
            </w:r>
            <w:r w:rsidR="000C108E" w:rsidRPr="006A181E">
              <w:rPr>
                <w:i/>
                <w:iCs/>
              </w:rPr>
              <w:t xml:space="preserve">8.2.5 </w:t>
            </w:r>
            <w:r w:rsidR="00562B46" w:rsidRPr="006A181E">
              <w:rPr>
                <w:i/>
                <w:iCs/>
              </w:rPr>
              <w:t>Krav til tekniske og faglige kvalifikasjoner»</w:t>
            </w:r>
          </w:p>
          <w:p w14:paraId="6628CBF5" w14:textId="6252C83F" w:rsidR="00562B46" w:rsidRDefault="00562B46" w:rsidP="00862E07">
            <w:pPr>
              <w:spacing w:after="120"/>
            </w:pPr>
            <w:r w:rsidRPr="006A181E">
              <w:t xml:space="preserve">Ved støtte for oppfyllelse av </w:t>
            </w:r>
            <w:r w:rsidRPr="006A181E">
              <w:rPr>
                <w:i/>
                <w:iCs/>
              </w:rPr>
              <w:t>«</w:t>
            </w:r>
            <w:r w:rsidR="000C108E" w:rsidRPr="006A181E">
              <w:rPr>
                <w:i/>
                <w:iCs/>
              </w:rPr>
              <w:t>8.2.5</w:t>
            </w:r>
            <w:r w:rsidR="000C108E">
              <w:rPr>
                <w:i/>
                <w:iCs/>
              </w:rPr>
              <w:t xml:space="preserve"> </w:t>
            </w:r>
            <w:r w:rsidRPr="00C52010">
              <w:rPr>
                <w:i/>
                <w:iCs/>
              </w:rPr>
              <w:t>Krav til tekniske og faglige kvalifikasjoner»</w:t>
            </w:r>
            <w:r>
              <w:t xml:space="preserve">, angi </w:t>
            </w:r>
            <w:r w:rsidR="000C108E">
              <w:t xml:space="preserve">nedenfor </w:t>
            </w:r>
            <w:r>
              <w:t>hvilke konkrete kvalifikasjonskrav dette omfatter fra konkurransegrunnlaget:</w:t>
            </w:r>
          </w:p>
          <w:p w14:paraId="5077B563" w14:textId="039F0A2C" w:rsidR="00562B46" w:rsidRDefault="00C34D15" w:rsidP="002159E9">
            <w:pPr>
              <w:spacing w:after="240"/>
              <w:ind w:left="708"/>
              <w:rPr>
                <w:i/>
                <w:iCs/>
              </w:rPr>
            </w:pPr>
            <w:sdt>
              <w:sdtPr>
                <w:id w:val="710463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9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59E9">
              <w:t xml:space="preserve"> S</w:t>
            </w:r>
            <w:r w:rsidR="002159E9" w:rsidRPr="00E55429">
              <w:t xml:space="preserve">tøtte for oppfyllelse </w:t>
            </w:r>
            <w:r w:rsidR="0026103E">
              <w:t>tilstrekkelig</w:t>
            </w:r>
            <w:r w:rsidR="0026103E" w:rsidRPr="00805E03">
              <w:t xml:space="preserve"> erfaring fra relevante og sammenlignbare leveranser</w:t>
            </w:r>
            <w:r w:rsidR="0026103E">
              <w:t>.</w:t>
            </w:r>
          </w:p>
          <w:p w14:paraId="12BC9898" w14:textId="77777777" w:rsidR="002159E9" w:rsidRDefault="00C34D15" w:rsidP="002159E9">
            <w:pPr>
              <w:spacing w:after="240"/>
              <w:ind w:left="708"/>
            </w:pPr>
            <w:sdt>
              <w:sdtPr>
                <w:id w:val="921457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9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59E9">
              <w:t xml:space="preserve"> S</w:t>
            </w:r>
            <w:r w:rsidR="002159E9" w:rsidRPr="00E55429">
              <w:t xml:space="preserve">tøtte for oppfyllelse av </w:t>
            </w:r>
            <w:r w:rsidR="00A7322B" w:rsidRPr="008914B9">
              <w:t xml:space="preserve">dokumentert </w:t>
            </w:r>
            <w:r w:rsidR="00A7322B">
              <w:t>miljøledelsessystem.</w:t>
            </w:r>
          </w:p>
          <w:p w14:paraId="46256413" w14:textId="416AAAF3" w:rsidR="00DD5FDC" w:rsidRPr="002159E9" w:rsidRDefault="00DD5FDC" w:rsidP="002159E9">
            <w:pPr>
              <w:spacing w:after="240"/>
              <w:ind w:left="708"/>
            </w:pPr>
            <w:sdt>
              <w:sdtPr>
                <w:id w:val="-798218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S</w:t>
            </w:r>
            <w:r w:rsidRPr="00E55429">
              <w:t xml:space="preserve">tøtte for oppfyllelse av </w:t>
            </w:r>
            <w:r w:rsidRPr="008914B9">
              <w:t xml:space="preserve">dokumentert </w:t>
            </w:r>
            <w:r>
              <w:t>kvalitetssikring/ledelsessystem</w:t>
            </w:r>
            <w:r>
              <w:t>.</w:t>
            </w:r>
          </w:p>
        </w:tc>
      </w:tr>
    </w:tbl>
    <w:p w14:paraId="0524F0E3" w14:textId="77777777" w:rsidR="000E5AA3" w:rsidRDefault="000E5AA3" w:rsidP="006C0E8A"/>
    <w:tbl>
      <w:tblPr>
        <w:tblStyle w:val="Tabellrutenett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0E5AA3" w14:paraId="65D1B4DA" w14:textId="77777777" w:rsidTr="00862E07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785B68D5" w14:textId="77777777" w:rsidR="000E5AA3" w:rsidRPr="00A7498B" w:rsidRDefault="000E5AA3" w:rsidP="00862E07">
            <w:r w:rsidRPr="00A7498B">
              <w:rPr>
                <w:b/>
                <w:bCs/>
                <w:sz w:val="22"/>
                <w:szCs w:val="22"/>
              </w:rPr>
              <w:t>Erklæring og signatur på vegne av foretaket som gir støtte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0E5AA3" w14:paraId="50E79601" w14:textId="77777777" w:rsidTr="00862E07">
        <w:trPr>
          <w:cantSplit/>
        </w:trPr>
        <w:tc>
          <w:tcPr>
            <w:tcW w:w="9062" w:type="dxa"/>
            <w:gridSpan w:val="2"/>
          </w:tcPr>
          <w:p w14:paraId="39140A9A" w14:textId="37246057" w:rsidR="000E5AA3" w:rsidRPr="00DD53C2" w:rsidRDefault="000E5AA3" w:rsidP="00862E07">
            <w:pPr>
              <w:spacing w:after="120"/>
            </w:pPr>
            <w:r>
              <w:t>Som samarbeidspartner til Leverandøren bekrefter vi at vi</w:t>
            </w:r>
            <w:r w:rsidRPr="005F0D36">
              <w:t xml:space="preserve"> forplikter </w:t>
            </w:r>
            <w:r>
              <w:t>oss</w:t>
            </w:r>
            <w:r w:rsidRPr="005F0D36">
              <w:t xml:space="preserve"> til å stille</w:t>
            </w:r>
            <w:r>
              <w:t xml:space="preserve"> alle</w:t>
            </w:r>
            <w:r w:rsidRPr="005F0D36">
              <w:t xml:space="preserve"> nødvendige</w:t>
            </w:r>
            <w:r>
              <w:t xml:space="preserve"> ressurser til disposisjon for Leverandøren </w:t>
            </w:r>
            <w:r w:rsidRPr="005F0D36">
              <w:t>i det omfang d</w:t>
            </w:r>
            <w:r>
              <w:t xml:space="preserve">et er nødvendig for å oppfylle Leverandørens </w:t>
            </w:r>
            <w:r w:rsidRPr="005F0D36">
              <w:t>kontraktsforpliktelser ved tildeling av kontrakt</w:t>
            </w:r>
            <w:r>
              <w:t xml:space="preserve"> i konkurransen om </w:t>
            </w:r>
            <w:sdt>
              <w:sdtPr>
                <w:rPr>
                  <w:color w:val="auto"/>
                </w:rPr>
                <w:id w:val="885075437"/>
                <w:placeholder>
                  <w:docPart w:val="41A0C8974C9A420A8C88923BF001FF06"/>
                </w:placeholder>
                <w:text/>
              </w:sdtPr>
              <w:sdtEndPr/>
              <w:sdtContent>
                <w:r w:rsidR="008B169D" w:rsidRPr="008B169D">
                  <w:rPr>
                    <w:color w:val="auto"/>
                  </w:rPr>
                  <w:t xml:space="preserve">Skogmo </w:t>
                </w:r>
                <w:proofErr w:type="spellStart"/>
                <w:r w:rsidR="008B169D" w:rsidRPr="008B169D">
                  <w:rPr>
                    <w:color w:val="auto"/>
                  </w:rPr>
                  <w:t>Vgs</w:t>
                </w:r>
                <w:proofErr w:type="spellEnd"/>
                <w:r w:rsidR="008B169D" w:rsidRPr="008B169D">
                  <w:rPr>
                    <w:color w:val="auto"/>
                  </w:rPr>
                  <w:t xml:space="preserve"> – Talevarslingsanlegg (PLIVO)</w:t>
                </w:r>
              </w:sdtContent>
            </w:sdt>
          </w:p>
        </w:tc>
      </w:tr>
      <w:tr w:rsidR="000E5AA3" w14:paraId="5371135B" w14:textId="77777777" w:rsidTr="00862E07">
        <w:trPr>
          <w:cantSplit/>
        </w:trPr>
        <w:tc>
          <w:tcPr>
            <w:tcW w:w="3539" w:type="dxa"/>
          </w:tcPr>
          <w:p w14:paraId="5F7278F5" w14:textId="77777777" w:rsidR="000E5AA3" w:rsidRPr="00B525ED" w:rsidRDefault="000E5AA3" w:rsidP="00862E07">
            <w:pPr>
              <w:spacing w:after="120"/>
            </w:pPr>
            <w:r w:rsidRPr="00B525ED">
              <w:t>Sted o</w:t>
            </w:r>
            <w:r>
              <w:t>g dato</w:t>
            </w:r>
          </w:p>
        </w:tc>
        <w:tc>
          <w:tcPr>
            <w:tcW w:w="5523" w:type="dxa"/>
          </w:tcPr>
          <w:p w14:paraId="45972B9E" w14:textId="77777777" w:rsidR="000E5AA3" w:rsidRPr="00DD53C2" w:rsidRDefault="000E5AA3" w:rsidP="00862E07">
            <w:pPr>
              <w:spacing w:after="120"/>
            </w:pPr>
          </w:p>
        </w:tc>
      </w:tr>
      <w:tr w:rsidR="000E5AA3" w14:paraId="5DE31083" w14:textId="77777777" w:rsidTr="00862E07">
        <w:trPr>
          <w:cantSplit/>
          <w:trHeight w:val="610"/>
        </w:trPr>
        <w:tc>
          <w:tcPr>
            <w:tcW w:w="3539" w:type="dxa"/>
          </w:tcPr>
          <w:p w14:paraId="3400646C" w14:textId="77777777" w:rsidR="000E5AA3" w:rsidRDefault="000E5AA3" w:rsidP="00862E07">
            <w:pPr>
              <w:spacing w:after="120"/>
            </w:pPr>
            <w:r>
              <w:t>Underskrift</w:t>
            </w:r>
          </w:p>
          <w:p w14:paraId="0E195F53" w14:textId="77777777" w:rsidR="000E5AA3" w:rsidRPr="00B525ED" w:rsidRDefault="000E5AA3" w:rsidP="00862E07">
            <w:pPr>
              <w:spacing w:after="120"/>
            </w:pPr>
            <w:r w:rsidRPr="00DA760E">
              <w:rPr>
                <w:i/>
                <w:iCs/>
                <w:sz w:val="18"/>
              </w:rPr>
              <w:t>(Bemyndiget representant for samarbeidspartneren)</w:t>
            </w:r>
          </w:p>
        </w:tc>
        <w:tc>
          <w:tcPr>
            <w:tcW w:w="5523" w:type="dxa"/>
          </w:tcPr>
          <w:p w14:paraId="7E6AAFB1" w14:textId="77777777" w:rsidR="000E5AA3" w:rsidRPr="00DD53C2" w:rsidRDefault="000E5AA3" w:rsidP="00862E07">
            <w:pPr>
              <w:spacing w:after="120"/>
            </w:pPr>
          </w:p>
        </w:tc>
      </w:tr>
    </w:tbl>
    <w:p w14:paraId="476492AA" w14:textId="77777777" w:rsidR="000E5AA3" w:rsidRDefault="000E5AA3" w:rsidP="006C0E8A"/>
    <w:sectPr w:rsidR="000E5AA3" w:rsidSect="006E412E">
      <w:footerReference w:type="default" r:id="rId11"/>
      <w:headerReference w:type="first" r:id="rId12"/>
      <w:footerReference w:type="first" r:id="rId13"/>
      <w:pgSz w:w="11906" w:h="16838"/>
      <w:pgMar w:top="1366" w:right="1191" w:bottom="1188" w:left="1191" w:header="709" w:footer="5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724A3" w14:textId="77777777" w:rsidR="00C34D15" w:rsidRDefault="00C34D15" w:rsidP="00C81555">
      <w:r>
        <w:separator/>
      </w:r>
    </w:p>
  </w:endnote>
  <w:endnote w:type="continuationSeparator" w:id="0">
    <w:p w14:paraId="40F45A17" w14:textId="77777777" w:rsidR="00C34D15" w:rsidRDefault="00C34D15" w:rsidP="00C81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0DCA1" w14:textId="77777777" w:rsidR="003C6DA0" w:rsidRPr="00DB6EBA" w:rsidRDefault="003C6DA0" w:rsidP="00C81555">
    <w:pPr>
      <w:pStyle w:val="Bunntekst"/>
    </w:pPr>
    <w:r>
      <w:tab/>
    </w:r>
    <w:r>
      <w:tab/>
    </w:r>
    <w:r w:rsidRPr="00DB6EBA">
      <w:fldChar w:fldCharType="begin"/>
    </w:r>
    <w:r w:rsidRPr="00DB6EBA">
      <w:instrText xml:space="preserve"> PAGE  \* Arabic  \* MERGEFORMAT </w:instrText>
    </w:r>
    <w:r w:rsidRPr="00DB6EBA">
      <w:fldChar w:fldCharType="separate"/>
    </w:r>
    <w:r w:rsidRPr="00DB6EBA">
      <w:rPr>
        <w:noProof/>
      </w:rPr>
      <w:t>1</w:t>
    </w:r>
    <w:r w:rsidRPr="00DB6EBA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EFFC2" w14:textId="77777777" w:rsidR="006E412E" w:rsidRDefault="006E412E">
    <w:pPr>
      <w:pStyle w:val="Bunntekst"/>
    </w:pP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3DC34" w14:textId="77777777" w:rsidR="00C34D15" w:rsidRDefault="00C34D15" w:rsidP="00C81555">
      <w:r>
        <w:separator/>
      </w:r>
    </w:p>
  </w:footnote>
  <w:footnote w:type="continuationSeparator" w:id="0">
    <w:p w14:paraId="691E004A" w14:textId="77777777" w:rsidR="00C34D15" w:rsidRDefault="00C34D15" w:rsidP="00C81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52825" w14:textId="77777777" w:rsidR="006E412E" w:rsidRDefault="006E412E">
    <w:pPr>
      <w:pStyle w:val="Topptekst"/>
    </w:pPr>
    <w:r w:rsidRPr="00DE1DE7">
      <w:rPr>
        <w:noProof/>
      </w:rPr>
      <w:drawing>
        <wp:anchor distT="0" distB="478790" distL="114300" distR="114300" simplePos="0" relativeHeight="251659264" behindDoc="0" locked="1" layoutInCell="1" allowOverlap="1" wp14:anchorId="675887F2" wp14:editId="4A64333E">
          <wp:simplePos x="0" y="0"/>
          <wp:positionH relativeFrom="margin">
            <wp:posOffset>0</wp:posOffset>
          </wp:positionH>
          <wp:positionV relativeFrom="page">
            <wp:posOffset>504190</wp:posOffset>
          </wp:positionV>
          <wp:extent cx="1479600" cy="450000"/>
          <wp:effectExtent l="0" t="0" r="6350" b="7620"/>
          <wp:wrapTopAndBottom/>
          <wp:docPr id="395424984" name="Logo" descr="Telemark fylkeskommune lo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5424984" name="Logo" descr="Telemark fylkeskommune logo.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96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FE230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B7362C"/>
    <w:multiLevelType w:val="hybridMultilevel"/>
    <w:tmpl w:val="63320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F1A8D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E4FAC"/>
    <w:multiLevelType w:val="hybridMultilevel"/>
    <w:tmpl w:val="6584D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6F7"/>
    <w:multiLevelType w:val="hybridMultilevel"/>
    <w:tmpl w:val="AE081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03726"/>
    <w:multiLevelType w:val="hybridMultilevel"/>
    <w:tmpl w:val="E9EA6C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A0730"/>
    <w:multiLevelType w:val="multilevel"/>
    <w:tmpl w:val="C54817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30DB2"/>
    <w:multiLevelType w:val="hybridMultilevel"/>
    <w:tmpl w:val="37E82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424DE"/>
    <w:multiLevelType w:val="multilevel"/>
    <w:tmpl w:val="DEACF4E8"/>
    <w:numStyleLink w:val="FKListe"/>
  </w:abstractNum>
  <w:abstractNum w:abstractNumId="9" w15:restartNumberingAfterBreak="0">
    <w:nsid w:val="3B1E1F94"/>
    <w:multiLevelType w:val="hybridMultilevel"/>
    <w:tmpl w:val="30EEA5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12923"/>
    <w:multiLevelType w:val="hybridMultilevel"/>
    <w:tmpl w:val="D64CC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227AC"/>
    <w:multiLevelType w:val="multilevel"/>
    <w:tmpl w:val="63504C4C"/>
    <w:lvl w:ilvl="0">
      <w:start w:val="1"/>
      <w:numFmt w:val="bullet"/>
      <w:lvlText w:val=""/>
      <w:lvlJc w:val="left"/>
      <w:pPr>
        <w:tabs>
          <w:tab w:val="num" w:pos="709"/>
        </w:tabs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–"/>
      <w:lvlJc w:val="left"/>
      <w:pPr>
        <w:ind w:left="1049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1418" w:hanging="341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FA32F7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43339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E37742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86C72"/>
    <w:multiLevelType w:val="hybridMultilevel"/>
    <w:tmpl w:val="59D25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30BD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0791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87B90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D37F7"/>
    <w:multiLevelType w:val="multilevel"/>
    <w:tmpl w:val="DEACF4E8"/>
    <w:styleLink w:val="FKListe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11907"/>
    <w:multiLevelType w:val="hybridMultilevel"/>
    <w:tmpl w:val="B9709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195583">
    <w:abstractNumId w:val="20"/>
  </w:num>
  <w:num w:numId="2" w16cid:durableId="1424062095">
    <w:abstractNumId w:val="4"/>
  </w:num>
  <w:num w:numId="3" w16cid:durableId="1062603417">
    <w:abstractNumId w:val="11"/>
  </w:num>
  <w:num w:numId="4" w16cid:durableId="345139924">
    <w:abstractNumId w:val="1"/>
  </w:num>
  <w:num w:numId="5" w16cid:durableId="174420006">
    <w:abstractNumId w:val="6"/>
  </w:num>
  <w:num w:numId="6" w16cid:durableId="1826118013">
    <w:abstractNumId w:val="15"/>
  </w:num>
  <w:num w:numId="7" w16cid:durableId="538317176">
    <w:abstractNumId w:val="13"/>
  </w:num>
  <w:num w:numId="8" w16cid:durableId="572551481">
    <w:abstractNumId w:val="19"/>
  </w:num>
  <w:num w:numId="9" w16cid:durableId="1553728692">
    <w:abstractNumId w:val="8"/>
  </w:num>
  <w:num w:numId="10" w16cid:durableId="318968919">
    <w:abstractNumId w:val="2"/>
  </w:num>
  <w:num w:numId="11" w16cid:durableId="956058017">
    <w:abstractNumId w:val="17"/>
  </w:num>
  <w:num w:numId="12" w16cid:durableId="2047171508">
    <w:abstractNumId w:val="16"/>
  </w:num>
  <w:num w:numId="13" w16cid:durableId="1682273867">
    <w:abstractNumId w:val="0"/>
  </w:num>
  <w:num w:numId="14" w16cid:durableId="198129022">
    <w:abstractNumId w:val="5"/>
  </w:num>
  <w:num w:numId="15" w16cid:durableId="1316912183">
    <w:abstractNumId w:val="7"/>
  </w:num>
  <w:num w:numId="16" w16cid:durableId="95951308">
    <w:abstractNumId w:val="3"/>
  </w:num>
  <w:num w:numId="17" w16cid:durableId="958994721">
    <w:abstractNumId w:val="9"/>
  </w:num>
  <w:num w:numId="18" w16cid:durableId="1426997987">
    <w:abstractNumId w:val="10"/>
  </w:num>
  <w:num w:numId="19" w16cid:durableId="1901475171">
    <w:abstractNumId w:val="14"/>
  </w:num>
  <w:num w:numId="20" w16cid:durableId="1892377101">
    <w:abstractNumId w:val="12"/>
  </w:num>
  <w:num w:numId="21" w16cid:durableId="15666005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69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AAF"/>
    <w:rsid w:val="00015D8C"/>
    <w:rsid w:val="000168D8"/>
    <w:rsid w:val="000428EA"/>
    <w:rsid w:val="000435AB"/>
    <w:rsid w:val="0006144B"/>
    <w:rsid w:val="00071142"/>
    <w:rsid w:val="000A43EC"/>
    <w:rsid w:val="000B08E7"/>
    <w:rsid w:val="000B7AD2"/>
    <w:rsid w:val="000C108E"/>
    <w:rsid w:val="000D3E8E"/>
    <w:rsid w:val="000E2D6B"/>
    <w:rsid w:val="000E5AA3"/>
    <w:rsid w:val="000E5FFF"/>
    <w:rsid w:val="000E7A36"/>
    <w:rsid w:val="0011532F"/>
    <w:rsid w:val="00124FCE"/>
    <w:rsid w:val="00155C73"/>
    <w:rsid w:val="0016768D"/>
    <w:rsid w:val="00171CAD"/>
    <w:rsid w:val="00184CB4"/>
    <w:rsid w:val="001C545A"/>
    <w:rsid w:val="001F3ACB"/>
    <w:rsid w:val="0020029B"/>
    <w:rsid w:val="002159E9"/>
    <w:rsid w:val="00230148"/>
    <w:rsid w:val="0026103E"/>
    <w:rsid w:val="00271607"/>
    <w:rsid w:val="002871D7"/>
    <w:rsid w:val="002A4574"/>
    <w:rsid w:val="002D3E34"/>
    <w:rsid w:val="002E7CD5"/>
    <w:rsid w:val="00307F0A"/>
    <w:rsid w:val="00320187"/>
    <w:rsid w:val="003230AC"/>
    <w:rsid w:val="003410B9"/>
    <w:rsid w:val="00356C61"/>
    <w:rsid w:val="003A2BD7"/>
    <w:rsid w:val="003B79F2"/>
    <w:rsid w:val="003C6DA0"/>
    <w:rsid w:val="003D091F"/>
    <w:rsid w:val="003D166D"/>
    <w:rsid w:val="003E509D"/>
    <w:rsid w:val="003E5CD3"/>
    <w:rsid w:val="003F7E28"/>
    <w:rsid w:val="00423A33"/>
    <w:rsid w:val="00462432"/>
    <w:rsid w:val="00473F7B"/>
    <w:rsid w:val="004966CD"/>
    <w:rsid w:val="004D0472"/>
    <w:rsid w:val="004D2A81"/>
    <w:rsid w:val="004F6768"/>
    <w:rsid w:val="00512539"/>
    <w:rsid w:val="00513EDE"/>
    <w:rsid w:val="0055620F"/>
    <w:rsid w:val="00562B46"/>
    <w:rsid w:val="005708B9"/>
    <w:rsid w:val="005748B8"/>
    <w:rsid w:val="00582A77"/>
    <w:rsid w:val="00586165"/>
    <w:rsid w:val="00594C38"/>
    <w:rsid w:val="005C58F8"/>
    <w:rsid w:val="005D277A"/>
    <w:rsid w:val="005F04A0"/>
    <w:rsid w:val="005F3BEE"/>
    <w:rsid w:val="006030CD"/>
    <w:rsid w:val="00616CB0"/>
    <w:rsid w:val="006170B6"/>
    <w:rsid w:val="0064619C"/>
    <w:rsid w:val="00672469"/>
    <w:rsid w:val="00677FC6"/>
    <w:rsid w:val="006A181E"/>
    <w:rsid w:val="006B0098"/>
    <w:rsid w:val="006B0D7A"/>
    <w:rsid w:val="006B7BB0"/>
    <w:rsid w:val="006C0E8A"/>
    <w:rsid w:val="006C67F7"/>
    <w:rsid w:val="006D4358"/>
    <w:rsid w:val="006D7D12"/>
    <w:rsid w:val="006E0B07"/>
    <w:rsid w:val="006E412E"/>
    <w:rsid w:val="006F1738"/>
    <w:rsid w:val="00700F1C"/>
    <w:rsid w:val="00715346"/>
    <w:rsid w:val="00730501"/>
    <w:rsid w:val="00730FA2"/>
    <w:rsid w:val="00733698"/>
    <w:rsid w:val="00735F57"/>
    <w:rsid w:val="00750B6B"/>
    <w:rsid w:val="00783ED8"/>
    <w:rsid w:val="0079482C"/>
    <w:rsid w:val="007A1E26"/>
    <w:rsid w:val="007B3E4D"/>
    <w:rsid w:val="007E1850"/>
    <w:rsid w:val="007F2C5C"/>
    <w:rsid w:val="008032BC"/>
    <w:rsid w:val="0082225E"/>
    <w:rsid w:val="00822D0E"/>
    <w:rsid w:val="00854A28"/>
    <w:rsid w:val="00860AAF"/>
    <w:rsid w:val="00876B68"/>
    <w:rsid w:val="008913CF"/>
    <w:rsid w:val="008B169D"/>
    <w:rsid w:val="008B1F53"/>
    <w:rsid w:val="008C60A4"/>
    <w:rsid w:val="008D034E"/>
    <w:rsid w:val="008D793E"/>
    <w:rsid w:val="00900D6B"/>
    <w:rsid w:val="00901D89"/>
    <w:rsid w:val="00905D39"/>
    <w:rsid w:val="00930B8E"/>
    <w:rsid w:val="00954E3A"/>
    <w:rsid w:val="00962FB0"/>
    <w:rsid w:val="0099359D"/>
    <w:rsid w:val="009962CA"/>
    <w:rsid w:val="009976FD"/>
    <w:rsid w:val="009A3E34"/>
    <w:rsid w:val="009C1E58"/>
    <w:rsid w:val="009D5113"/>
    <w:rsid w:val="00A14BC8"/>
    <w:rsid w:val="00A365D7"/>
    <w:rsid w:val="00A46D46"/>
    <w:rsid w:val="00A729EC"/>
    <w:rsid w:val="00A72C70"/>
    <w:rsid w:val="00A7322B"/>
    <w:rsid w:val="00A82997"/>
    <w:rsid w:val="00A86529"/>
    <w:rsid w:val="00A90B8A"/>
    <w:rsid w:val="00A938F2"/>
    <w:rsid w:val="00AB0320"/>
    <w:rsid w:val="00AB302D"/>
    <w:rsid w:val="00AB5F17"/>
    <w:rsid w:val="00AB6C1D"/>
    <w:rsid w:val="00AC5F39"/>
    <w:rsid w:val="00AD0520"/>
    <w:rsid w:val="00B058C8"/>
    <w:rsid w:val="00B1223F"/>
    <w:rsid w:val="00B67757"/>
    <w:rsid w:val="00B84969"/>
    <w:rsid w:val="00BA5517"/>
    <w:rsid w:val="00BD46F1"/>
    <w:rsid w:val="00C10511"/>
    <w:rsid w:val="00C11421"/>
    <w:rsid w:val="00C12D1F"/>
    <w:rsid w:val="00C34D15"/>
    <w:rsid w:val="00C41FA0"/>
    <w:rsid w:val="00C77237"/>
    <w:rsid w:val="00C81555"/>
    <w:rsid w:val="00C83071"/>
    <w:rsid w:val="00C93ADD"/>
    <w:rsid w:val="00CA17FA"/>
    <w:rsid w:val="00CB37E7"/>
    <w:rsid w:val="00CC06A3"/>
    <w:rsid w:val="00CC0D38"/>
    <w:rsid w:val="00CD6A01"/>
    <w:rsid w:val="00CE3723"/>
    <w:rsid w:val="00CE4F69"/>
    <w:rsid w:val="00D051F5"/>
    <w:rsid w:val="00D17B9C"/>
    <w:rsid w:val="00D47CE5"/>
    <w:rsid w:val="00D6321A"/>
    <w:rsid w:val="00D64723"/>
    <w:rsid w:val="00D778BD"/>
    <w:rsid w:val="00D92F90"/>
    <w:rsid w:val="00D95E4D"/>
    <w:rsid w:val="00D9701D"/>
    <w:rsid w:val="00D97E5B"/>
    <w:rsid w:val="00DB1A27"/>
    <w:rsid w:val="00DB2E0D"/>
    <w:rsid w:val="00DB6EBA"/>
    <w:rsid w:val="00DD5FDC"/>
    <w:rsid w:val="00DE1DE7"/>
    <w:rsid w:val="00DE6EFF"/>
    <w:rsid w:val="00DF72F5"/>
    <w:rsid w:val="00DF7710"/>
    <w:rsid w:val="00E217A1"/>
    <w:rsid w:val="00E250C4"/>
    <w:rsid w:val="00E4146F"/>
    <w:rsid w:val="00E41A95"/>
    <w:rsid w:val="00E65725"/>
    <w:rsid w:val="00E80CC0"/>
    <w:rsid w:val="00ED173F"/>
    <w:rsid w:val="00EE3CEA"/>
    <w:rsid w:val="00EE4E4D"/>
    <w:rsid w:val="00EE65BA"/>
    <w:rsid w:val="00EF2E7D"/>
    <w:rsid w:val="00F126E6"/>
    <w:rsid w:val="00F17713"/>
    <w:rsid w:val="00F321D2"/>
    <w:rsid w:val="00F534CF"/>
    <w:rsid w:val="00F735AD"/>
    <w:rsid w:val="00F74970"/>
    <w:rsid w:val="00F857AB"/>
    <w:rsid w:val="00FA2580"/>
    <w:rsid w:val="00FA6D43"/>
    <w:rsid w:val="00FC5F0D"/>
    <w:rsid w:val="033120CC"/>
    <w:rsid w:val="1099CD21"/>
    <w:rsid w:val="25F872CE"/>
    <w:rsid w:val="2910E9B4"/>
    <w:rsid w:val="31FB5C69"/>
    <w:rsid w:val="32E90BE8"/>
    <w:rsid w:val="496EFA96"/>
    <w:rsid w:val="4DD8C742"/>
    <w:rsid w:val="53D4F764"/>
    <w:rsid w:val="562EDF03"/>
    <w:rsid w:val="61FF2C31"/>
    <w:rsid w:val="67ABA29A"/>
    <w:rsid w:val="69F05085"/>
    <w:rsid w:val="6D5BB4AD"/>
    <w:rsid w:val="726F75C0"/>
    <w:rsid w:val="7C46A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FF21A"/>
  <w15:chartTrackingRefBased/>
  <w15:docId w15:val="{9C745813-B0A7-4A03-B598-59B335AB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1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9E9"/>
    <w:pPr>
      <w:spacing w:after="227" w:line="262" w:lineRule="auto"/>
    </w:pPr>
    <w:rPr>
      <w:kern w:val="16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6321A"/>
    <w:pPr>
      <w:keepNext/>
      <w:keepLines/>
      <w:spacing w:before="236" w:after="196" w:line="240" w:lineRule="auto"/>
      <w:outlineLvl w:val="0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6321A"/>
    <w:pPr>
      <w:keepNext/>
      <w:keepLines/>
      <w:spacing w:before="314" w:after="76" w:line="240" w:lineRule="auto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6321A"/>
    <w:pPr>
      <w:keepNext/>
      <w:keepLines/>
      <w:spacing w:before="210" w:after="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rsid w:val="000435AB"/>
    <w:pPr>
      <w:tabs>
        <w:tab w:val="center" w:pos="4513"/>
        <w:tab w:val="right" w:pos="9026"/>
      </w:tabs>
      <w:spacing w:after="0" w:line="240" w:lineRule="auto"/>
    </w:pPr>
    <w:rPr>
      <w:sz w:val="20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0435AB"/>
    <w:rPr>
      <w:color w:val="000000" w:themeColor="text1"/>
      <w:sz w:val="20"/>
      <w:szCs w:val="24"/>
      <w:lang w:val="nb-NO"/>
    </w:rPr>
  </w:style>
  <w:style w:type="paragraph" w:styleId="Bunntekst">
    <w:name w:val="footer"/>
    <w:basedOn w:val="Normal"/>
    <w:link w:val="BunntekstTegn"/>
    <w:uiPriority w:val="99"/>
    <w:semiHidden/>
    <w:rsid w:val="00DB6EBA"/>
    <w:pPr>
      <w:tabs>
        <w:tab w:val="center" w:pos="4513"/>
        <w:tab w:val="right" w:pos="9469"/>
      </w:tabs>
      <w:spacing w:after="0" w:line="240" w:lineRule="auto"/>
    </w:pPr>
    <w:rPr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0435AB"/>
    <w:rPr>
      <w:color w:val="000000" w:themeColor="text1"/>
      <w:sz w:val="20"/>
      <w:szCs w:val="20"/>
      <w:lang w:val="nb-NO"/>
    </w:rPr>
  </w:style>
  <w:style w:type="paragraph" w:customStyle="1" w:styleId="Ingress">
    <w:name w:val="Ingress"/>
    <w:basedOn w:val="Normal"/>
    <w:next w:val="Normal"/>
    <w:uiPriority w:val="10"/>
    <w:qFormat/>
    <w:rsid w:val="00155C73"/>
    <w:pPr>
      <w:spacing w:after="488" w:line="245" w:lineRule="auto"/>
    </w:pPr>
    <w:rPr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24"/>
      <w:szCs w:val="24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48"/>
      <w:szCs w:val="48"/>
    </w:rPr>
  </w:style>
  <w:style w:type="paragraph" w:customStyle="1" w:styleId="Stikktittel">
    <w:name w:val="Stikktittel"/>
    <w:basedOn w:val="Normal"/>
    <w:uiPriority w:val="10"/>
    <w:qFormat/>
    <w:rsid w:val="004966CD"/>
    <w:pPr>
      <w:spacing w:line="240" w:lineRule="auto"/>
    </w:pPr>
    <w:rPr>
      <w:sz w:val="20"/>
      <w:szCs w:val="20"/>
    </w:rPr>
  </w:style>
  <w:style w:type="character" w:styleId="Plassholdertekst">
    <w:name w:val="Placeholder Text"/>
    <w:basedOn w:val="Standardskriftforavsnitt"/>
    <w:uiPriority w:val="99"/>
    <w:semiHidden/>
    <w:rsid w:val="00EE4E4D"/>
    <w:rPr>
      <w:color w:val="808080"/>
    </w:rPr>
  </w:style>
  <w:style w:type="paragraph" w:styleId="Listeavsnitt">
    <w:name w:val="List Paragraph"/>
    <w:basedOn w:val="Normal"/>
    <w:uiPriority w:val="34"/>
    <w:semiHidden/>
    <w:qFormat/>
    <w:rsid w:val="00E4146F"/>
    <w:pPr>
      <w:spacing w:after="57"/>
      <w:ind w:left="692"/>
    </w:pPr>
  </w:style>
  <w:style w:type="table" w:styleId="Tabellrutenett">
    <w:name w:val="Table Grid"/>
    <w:basedOn w:val="Vanligtabell"/>
    <w:uiPriority w:val="1"/>
    <w:rsid w:val="00071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3D166D"/>
    <w:pPr>
      <w:keepNext/>
      <w:spacing w:before="340" w:after="160" w:line="240" w:lineRule="auto"/>
    </w:pPr>
    <w:rPr>
      <w:iCs/>
      <w:sz w:val="20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B3E4D"/>
    <w:pPr>
      <w:spacing w:after="856"/>
      <w:outlineLvl w:val="9"/>
    </w:pPr>
  </w:style>
  <w:style w:type="paragraph" w:styleId="INNH1">
    <w:name w:val="toc 1"/>
    <w:basedOn w:val="Normal"/>
    <w:next w:val="Normal"/>
    <w:autoRedefine/>
    <w:uiPriority w:val="39"/>
    <w:semiHidden/>
    <w:rsid w:val="008D793E"/>
    <w:pPr>
      <w:tabs>
        <w:tab w:val="right" w:leader="dot" w:pos="9514"/>
      </w:tabs>
      <w:spacing w:before="170" w:after="0"/>
    </w:pPr>
    <w:rPr>
      <w:b/>
      <w:noProof/>
    </w:rPr>
  </w:style>
  <w:style w:type="paragraph" w:styleId="INNH2">
    <w:name w:val="toc 2"/>
    <w:basedOn w:val="Normal"/>
    <w:next w:val="Normal"/>
    <w:autoRedefine/>
    <w:uiPriority w:val="39"/>
    <w:semiHidden/>
    <w:rsid w:val="00A46D46"/>
    <w:pPr>
      <w:tabs>
        <w:tab w:val="right" w:leader="dot" w:pos="9514"/>
      </w:tabs>
      <w:spacing w:after="0"/>
      <w:ind w:left="340"/>
    </w:pPr>
  </w:style>
  <w:style w:type="character" w:styleId="Hyperkobling">
    <w:name w:val="Hyperlink"/>
    <w:basedOn w:val="Standardskriftforavsnitt"/>
    <w:uiPriority w:val="99"/>
    <w:semiHidden/>
    <w:rsid w:val="006170B6"/>
    <w:rPr>
      <w:color w:val="005462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semiHidden/>
    <w:rsid w:val="00DE1DE7"/>
    <w:pPr>
      <w:spacing w:after="0"/>
      <w:ind w:left="896"/>
    </w:pPr>
  </w:style>
  <w:style w:type="numbering" w:customStyle="1" w:styleId="FKListe">
    <w:name w:val="FK Liste"/>
    <w:uiPriority w:val="99"/>
    <w:rsid w:val="005C58F8"/>
    <w:pPr>
      <w:numPr>
        <w:numId w:val="8"/>
      </w:numPr>
    </w:pPr>
  </w:style>
  <w:style w:type="table" w:customStyle="1" w:styleId="1Vann">
    <w:name w:val="1. Vann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EBF2F4"/>
    </w:tcPr>
    <w:tblStylePr w:type="firstRow">
      <w:rPr>
        <w:b/>
      </w:rPr>
      <w:tblPr/>
      <w:tcPr>
        <w:shd w:val="clear" w:color="auto" w:fill="C6D9DF"/>
      </w:tcPr>
    </w:tblStylePr>
    <w:tblStylePr w:type="lastRow">
      <w:rPr>
        <w:b/>
      </w:rPr>
      <w:tblPr/>
      <w:tcPr>
        <w:tcBorders>
          <w:top w:val="single" w:sz="6" w:space="0" w:color="C6D9DF"/>
          <w:bottom w:val="single" w:sz="6" w:space="0" w:color="C6D9DF"/>
        </w:tcBorders>
        <w:shd w:val="clear" w:color="auto" w:fill="EBF2F4"/>
      </w:tcPr>
    </w:tblStylePr>
    <w:tblStylePr w:type="band2Horz">
      <w:tblPr/>
      <w:tcPr>
        <w:shd w:val="clear" w:color="auto" w:fill="D7E5EA"/>
      </w:tcPr>
    </w:tblStylePr>
  </w:style>
  <w:style w:type="table" w:customStyle="1" w:styleId="2Nype">
    <w:name w:val="2. Nype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DF3F1"/>
    </w:tcPr>
    <w:tblStylePr w:type="firstRow">
      <w:rPr>
        <w:b/>
      </w:rPr>
      <w:tblPr/>
      <w:tcPr>
        <w:shd w:val="clear" w:color="auto" w:fill="F8DCD5"/>
      </w:tcPr>
    </w:tblStylePr>
    <w:tblStylePr w:type="lastRow">
      <w:rPr>
        <w:b/>
      </w:rPr>
      <w:tblPr/>
      <w:tcPr>
        <w:tcBorders>
          <w:top w:val="single" w:sz="6" w:space="0" w:color="F8DCD5"/>
          <w:bottom w:val="single" w:sz="6" w:space="0" w:color="F8DCD5"/>
        </w:tcBorders>
        <w:shd w:val="clear" w:color="auto" w:fill="FDF3F1"/>
      </w:tcPr>
    </w:tblStylePr>
    <w:tblStylePr w:type="band2Horz">
      <w:tblPr/>
      <w:tcPr>
        <w:shd w:val="clear" w:color="auto" w:fill="FAE6E2"/>
      </w:tcPr>
    </w:tblStylePr>
  </w:style>
  <w:style w:type="table" w:customStyle="1" w:styleId="3Siv">
    <w:name w:val="3. Siv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CF7F0"/>
    </w:tcPr>
    <w:tblStylePr w:type="firstRow">
      <w:rPr>
        <w:b/>
      </w:rPr>
      <w:tblPr/>
      <w:tcPr>
        <w:shd w:val="clear" w:color="auto" w:fill="F7E7D4"/>
      </w:tcPr>
    </w:tblStylePr>
    <w:tblStylePr w:type="lastRow">
      <w:rPr>
        <w:b/>
      </w:rPr>
      <w:tblPr/>
      <w:tcPr>
        <w:tcBorders>
          <w:top w:val="single" w:sz="6" w:space="0" w:color="F7E7D4"/>
          <w:bottom w:val="single" w:sz="6" w:space="0" w:color="F7E7D4"/>
        </w:tcBorders>
        <w:shd w:val="clear" w:color="auto" w:fill="FCF7F0"/>
      </w:tcPr>
    </w:tblStylePr>
    <w:tblStylePr w:type="band2Horz">
      <w:tblPr/>
      <w:tcPr>
        <w:shd w:val="clear" w:color="auto" w:fill="FAEFE1"/>
      </w:tcPr>
    </w:tblStylePr>
  </w:style>
  <w:style w:type="table" w:customStyle="1" w:styleId="4Sortoghvit">
    <w:name w:val="4. Sort og hvit"/>
    <w:basedOn w:val="Vanligtabell"/>
    <w:uiPriority w:val="99"/>
    <w:rsid w:val="003B79F2"/>
    <w:pPr>
      <w:spacing w:after="0" w:line="240" w:lineRule="auto"/>
      <w:contextualSpacing/>
    </w:pPr>
    <w:rPr>
      <w:sz w:val="20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</w:tcPr>
    <w:tblStylePr w:type="firstRow">
      <w:rPr>
        <w:b/>
      </w:rPr>
      <w:tblPr/>
      <w:tcPr>
        <w:shd w:val="clear" w:color="auto" w:fill="D9D9D9" w:themeFill="background1" w:themeFillShade="D9"/>
      </w:tcPr>
    </w:tblStylePr>
    <w:tblStylePr w:type="lastRow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g0809\OneDrive%20-%20Telemark%20fylkeskommune\Ingrid%20OneDrive\INNKJ&#216;P%20ANSKAFFELSER\Word%20maler%20for%20nye%20fylker\Telemark-Enkel-Wordmal-B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1A0C8974C9A420A8C88923BF001FF0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E335CA2-6C9D-46DE-85DC-8B11B3028CD1}"/>
      </w:docPartPr>
      <w:docPartBody>
        <w:p w:rsidR="00E30CD0" w:rsidRDefault="007F2C5C" w:rsidP="007F2C5C">
          <w:pPr>
            <w:pStyle w:val="41A0C8974C9A420A8C88923BF001FF06"/>
          </w:pPr>
          <w:r>
            <w:rPr>
              <w:color w:val="156082" w:themeColor="accent1"/>
            </w:rPr>
            <w:t>[N</w:t>
          </w:r>
          <w:r w:rsidRPr="006849CA">
            <w:rPr>
              <w:color w:val="156082" w:themeColor="accent1"/>
            </w:rPr>
            <w:t>avn på anskaffelsen</w:t>
          </w:r>
          <w:r>
            <w:rPr>
              <w:color w:val="156082" w:themeColor="accent1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C5C"/>
    <w:rsid w:val="00024EE3"/>
    <w:rsid w:val="000B08E7"/>
    <w:rsid w:val="001C545A"/>
    <w:rsid w:val="002552A0"/>
    <w:rsid w:val="003D091F"/>
    <w:rsid w:val="00575172"/>
    <w:rsid w:val="006030CD"/>
    <w:rsid w:val="006E3E76"/>
    <w:rsid w:val="00750B6B"/>
    <w:rsid w:val="007F2C5C"/>
    <w:rsid w:val="00840F2D"/>
    <w:rsid w:val="00B1223F"/>
    <w:rsid w:val="00DF1476"/>
    <w:rsid w:val="00E3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41A0C8974C9A420A8C88923BF001FF06">
    <w:name w:val="41A0C8974C9A420A8C88923BF001FF06"/>
    <w:rsid w:val="007F2C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Telemark fylkeskommune">
      <a:dk1>
        <a:srgbClr val="000000"/>
      </a:dk1>
      <a:lt1>
        <a:srgbClr val="FFFFFF"/>
      </a:lt1>
      <a:dk2>
        <a:srgbClr val="BC7726"/>
      </a:dk2>
      <a:lt2>
        <a:srgbClr val="8A6C3E"/>
      </a:lt2>
      <a:accent1>
        <a:srgbClr val="005462"/>
      </a:accent1>
      <a:accent2>
        <a:srgbClr val="009BC2"/>
      </a:accent2>
      <a:accent3>
        <a:srgbClr val="996954"/>
      </a:accent3>
      <a:accent4>
        <a:srgbClr val="B7173D"/>
      </a:accent4>
      <a:accent5>
        <a:srgbClr val="2F7542"/>
      </a:accent5>
      <a:accent6>
        <a:srgbClr val="A5983A"/>
      </a:accent6>
      <a:hlink>
        <a:srgbClr val="005462"/>
      </a:hlink>
      <a:folHlink>
        <a:srgbClr val="5A2E6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custClrLst>
    <a:custClr name="Vann">
      <a:srgbClr val="005260"/>
    </a:custClr>
    <a:custClr name="Hav">
      <a:srgbClr val="1C6C6C"/>
    </a:custClr>
    <a:custClr name="Fjord">
      <a:srgbClr val="14828C"/>
    </a:custClr>
    <a:custClr name="Himmel">
      <a:srgbClr val="009BC2"/>
    </a:custClr>
    <a:custClr name="Gress">
      <a:srgbClr val="1F9562"/>
    </a:custClr>
    <a:custClr name="Gran">
      <a:srgbClr val="2F7542"/>
    </a:custClr>
    <a:custClr name="Korn">
      <a:srgbClr val="A5983A"/>
    </a:custClr>
    <a:custClr name="Stein">
      <a:srgbClr val="7B7B7A"/>
    </a:custClr>
    <a:custClr name="Berg">
      <a:srgbClr val="727062"/>
    </a:custClr>
    <a:custClr name="Strand">
      <a:srgbClr val="8A6C3E"/>
    </a:custClr>
    <a:custClr name="Siv">
      <a:srgbClr val="BC7726"/>
    </a:custClr>
    <a:custClr name="Bark">
      <a:srgbClr val="996954"/>
    </a:custClr>
    <a:custClr name="Nype">
      <a:srgbClr val="B7173D"/>
    </a:custClr>
    <a:custClr name="Plomme">
      <a:srgbClr val="5A2E61"/>
    </a:custClr>
    <a:custClr name="Blåveis">
      <a:srgbClr val="414681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D2F962C67AF45AF92A5DAB7413C92" ma:contentTypeVersion="3" ma:contentTypeDescription="Create a new document." ma:contentTypeScope="" ma:versionID="8cc30a2a9f8cf68066a1e9068fd90f54">
  <xsd:schema xmlns:xsd="http://www.w3.org/2001/XMLSchema" xmlns:xs="http://www.w3.org/2001/XMLSchema" xmlns:p="http://schemas.microsoft.com/office/2006/metadata/properties" xmlns:ns2="a5f1b210-6089-4b65-8f3d-f5c742358ac2" targetNamespace="http://schemas.microsoft.com/office/2006/metadata/properties" ma:root="true" ma:fieldsID="a22284ce5662f9533f5718a250752b58" ns2:_="">
    <xsd:import namespace="a5f1b210-6089-4b65-8f3d-f5c742358a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1b210-6089-4b65-8f3d-f5c74235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5428AF-1B3F-4261-A2CB-EAAAE2618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DB9FA-AD0C-41E6-934B-39D652BC91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E4AA6A-E0D9-4803-AC80-463FF080CF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8144EB-98A4-4B64-AE62-C421E813C0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1b210-6089-4b65-8f3d-f5c742358a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Telemark-Enkel-Wordmal-BM</Template>
  <TotalTime>4</TotalTime>
  <Pages>2</Pages>
  <Words>199</Words>
  <Characters>1431</Characters>
  <Application>Microsoft Office Word</Application>
  <DocSecurity>0</DocSecurity>
  <Lines>62</Lines>
  <Paragraphs>33</Paragraphs>
  <ScaleCrop>false</ScaleCrop>
  <Company>Telemark fylkeskommune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Sanda Ytterbøe</dc:creator>
  <cp:keywords/>
  <dc:description/>
  <cp:lastModifiedBy>Sara Reitan Fjeld</cp:lastModifiedBy>
  <cp:revision>35</cp:revision>
  <dcterms:created xsi:type="dcterms:W3CDTF">2024-05-24T08:38:00Z</dcterms:created>
  <dcterms:modified xsi:type="dcterms:W3CDTF">2026-06-17T13:02:00Z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0x010100D54D2F962C67AF45AF92A5DAB7413C92</vt:lpwstr>
  </property>
  <property fmtid="{D5CDD505-2E9C-101B-9397-08002B2CF9AE}" pid="3" name="Order">
    <vt:r8>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